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1178F1">
        <w:rPr>
          <w:sz w:val="20"/>
          <w:szCs w:val="20"/>
        </w:rPr>
        <w:t>332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2E1641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1178F1">
        <w:rPr>
          <w:sz w:val="20"/>
          <w:szCs w:val="20"/>
          <w:u w:val="single"/>
        </w:rPr>
        <w:t>9</w:t>
      </w:r>
      <w:r w:rsidR="00C65554" w:rsidRPr="00EC3C87">
        <w:rPr>
          <w:sz w:val="20"/>
          <w:szCs w:val="20"/>
          <w:u w:val="single"/>
        </w:rPr>
        <w:t>.1</w:t>
      </w:r>
      <w:r w:rsidR="001178F1">
        <w:rPr>
          <w:sz w:val="20"/>
          <w:szCs w:val="20"/>
          <w:u w:val="single"/>
        </w:rPr>
        <w:t>9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1178F1">
        <w:rPr>
          <w:sz w:val="20"/>
          <w:szCs w:val="20"/>
        </w:rPr>
        <w:t>332 Afro-American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 I</w:t>
      </w:r>
      <w:r w:rsidR="002E1641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2E1641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201</w:t>
      </w:r>
      <w:r w:rsidR="001178F1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2506"/>
        <w:gridCol w:w="1394"/>
        <w:gridCol w:w="1183"/>
        <w:gridCol w:w="1386"/>
        <w:gridCol w:w="1391"/>
        <w:gridCol w:w="1388"/>
        <w:gridCol w:w="1072"/>
        <w:gridCol w:w="1227"/>
      </w:tblGrid>
      <w:tr w:rsidR="00493A4C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493A4C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1178F1" w:rsidP="00117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9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117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5A1809">
              <w:rPr>
                <w:sz w:val="20"/>
                <w:szCs w:val="20"/>
              </w:rPr>
              <w:t xml:space="preserve">Spring </w:t>
            </w:r>
            <w:r>
              <w:rPr>
                <w:sz w:val="20"/>
                <w:szCs w:val="20"/>
              </w:rPr>
              <w:t xml:space="preserve"> 201</w:t>
            </w:r>
            <w:r w:rsidR="001178F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69593E">
              <w:rPr>
                <w:sz w:val="20"/>
                <w:szCs w:val="20"/>
              </w:rPr>
              <w:t>Embedded questions on unit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>correctly answer 3 or more embedded questions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117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5A1809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201</w:t>
            </w:r>
            <w:r w:rsidR="001178F1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1178F1">
              <w:rPr>
                <w:sz w:val="20"/>
                <w:szCs w:val="20"/>
              </w:rPr>
              <w:t>9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>correctly answered 3 or more on the embedded questions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117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1178F1">
              <w:rPr>
                <w:sz w:val="20"/>
                <w:szCs w:val="20"/>
              </w:rPr>
              <w:t>9</w:t>
            </w:r>
            <w:bookmarkStart w:id="0" w:name="_GoBack"/>
            <w:bookmarkEnd w:id="0"/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>of the students correctly answering 3 or more embedded questions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493A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E03955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>of the students will correctly answer 3 or more embedded questions</w:t>
            </w:r>
          </w:p>
        </w:tc>
      </w:tr>
      <w:tr w:rsidR="00493A4C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493A4C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493A4C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493A4C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493A4C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493A4C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493A4C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493A4C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493A4C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493A4C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493A4C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493A4C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493A4C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368DB"/>
    <w:rsid w:val="00065E91"/>
    <w:rsid w:val="000C4156"/>
    <w:rsid w:val="000E257A"/>
    <w:rsid w:val="000F3F14"/>
    <w:rsid w:val="001178F1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14BC"/>
    <w:rsid w:val="00682298"/>
    <w:rsid w:val="0069593E"/>
    <w:rsid w:val="006B79F3"/>
    <w:rsid w:val="006C729A"/>
    <w:rsid w:val="007115A8"/>
    <w:rsid w:val="007A6E0E"/>
    <w:rsid w:val="007B7199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E03955"/>
    <w:rsid w:val="00E118ED"/>
    <w:rsid w:val="00E361C3"/>
    <w:rsid w:val="00E64419"/>
    <w:rsid w:val="00E73D23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4DCEE"/>
  <w15:docId w15:val="{9BD147EC-AC87-436D-A9D3-7624F94C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4E4B22F3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2014-01-13T19:46:00Z</cp:lastPrinted>
  <dcterms:created xsi:type="dcterms:W3CDTF">2019-05-09T20:02:00Z</dcterms:created>
  <dcterms:modified xsi:type="dcterms:W3CDTF">2019-05-09T20:02:00Z</dcterms:modified>
</cp:coreProperties>
</file>